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CD1DE" w14:textId="77777777" w:rsidR="00AB31FB" w:rsidRDefault="00AB31FB" w:rsidP="00AB31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Martin TOKER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fl.1444)</w:t>
      </w:r>
    </w:p>
    <w:p w14:paraId="178C2052" w14:textId="77777777" w:rsidR="00AB31FB" w:rsidRDefault="00AB31FB" w:rsidP="00AB31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75C0A820" w14:textId="77777777" w:rsidR="00AB31FB" w:rsidRDefault="00AB31FB" w:rsidP="00AB31FB">
      <w:pPr>
        <w:pStyle w:val="NoSpacing"/>
        <w:rPr>
          <w:rFonts w:cs="Times New Roman"/>
          <w:szCs w:val="24"/>
        </w:rPr>
      </w:pPr>
    </w:p>
    <w:p w14:paraId="7AFED89F" w14:textId="77777777" w:rsidR="00AB31FB" w:rsidRDefault="00AB31FB" w:rsidP="00AB31FB">
      <w:pPr>
        <w:pStyle w:val="NoSpacing"/>
        <w:rPr>
          <w:rFonts w:cs="Times New Roman"/>
          <w:szCs w:val="24"/>
        </w:rPr>
      </w:pPr>
    </w:p>
    <w:p w14:paraId="1DC9357D" w14:textId="77777777" w:rsidR="00AB31FB" w:rsidRDefault="00AB31FB" w:rsidP="00AB31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4B15BB46" w14:textId="77777777" w:rsidR="00AB31FB" w:rsidRDefault="00AB31FB" w:rsidP="00AB31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1BBE557B" w14:textId="77777777" w:rsidR="00AB31FB" w:rsidRDefault="00AB31FB" w:rsidP="00AB31FB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p.196)</w:t>
      </w:r>
    </w:p>
    <w:p w14:paraId="6FE21C7C" w14:textId="77777777" w:rsidR="00AB31FB" w:rsidRDefault="00AB31FB" w:rsidP="00AB31FB">
      <w:pPr>
        <w:pStyle w:val="NoSpacing"/>
        <w:rPr>
          <w:rFonts w:cs="Times New Roman"/>
          <w:szCs w:val="24"/>
        </w:rPr>
      </w:pPr>
    </w:p>
    <w:p w14:paraId="506BA1DB" w14:textId="77777777" w:rsidR="00AB31FB" w:rsidRDefault="00AB31FB" w:rsidP="00AB31FB">
      <w:pPr>
        <w:pStyle w:val="NoSpacing"/>
        <w:rPr>
          <w:rFonts w:cs="Times New Roman"/>
          <w:szCs w:val="24"/>
        </w:rPr>
      </w:pPr>
    </w:p>
    <w:p w14:paraId="4C2D1C1C" w14:textId="77777777" w:rsidR="00AB31FB" w:rsidRPr="004E00CA" w:rsidRDefault="00AB31FB" w:rsidP="00AB31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October 2023</w:t>
      </w:r>
    </w:p>
    <w:p w14:paraId="68D1BB86" w14:textId="799C37EF" w:rsidR="00BA00AB" w:rsidRPr="00AB31FB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AB31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FBCF7" w14:textId="77777777" w:rsidR="00AB31FB" w:rsidRDefault="00AB31FB" w:rsidP="009139A6">
      <w:r>
        <w:separator/>
      </w:r>
    </w:p>
  </w:endnote>
  <w:endnote w:type="continuationSeparator" w:id="0">
    <w:p w14:paraId="496EB29C" w14:textId="77777777" w:rsidR="00AB31FB" w:rsidRDefault="00AB31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5E4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D38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3FD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3F8DE" w14:textId="77777777" w:rsidR="00AB31FB" w:rsidRDefault="00AB31FB" w:rsidP="009139A6">
      <w:r>
        <w:separator/>
      </w:r>
    </w:p>
  </w:footnote>
  <w:footnote w:type="continuationSeparator" w:id="0">
    <w:p w14:paraId="4298A564" w14:textId="77777777" w:rsidR="00AB31FB" w:rsidRDefault="00AB31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1F1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C4C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DD6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1FB"/>
    <w:rsid w:val="000666E0"/>
    <w:rsid w:val="002510B7"/>
    <w:rsid w:val="005C130B"/>
    <w:rsid w:val="00826F5C"/>
    <w:rsid w:val="009139A6"/>
    <w:rsid w:val="009448BB"/>
    <w:rsid w:val="00947624"/>
    <w:rsid w:val="00A3176C"/>
    <w:rsid w:val="00AB31FB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C0313"/>
  <w15:chartTrackingRefBased/>
  <w15:docId w15:val="{3DF75681-B894-4CF6-BBD2-FBE3D2FE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2023-10-21T16:43:00Z</dcterms:created>
  <dcterms:modified xsi:type="dcterms:W3CDTF">2023-10-21T16:43:00Z</dcterms:modified>
</cp:coreProperties>
</file>